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2682C1" w14:textId="77777777" w:rsidR="00A73BC7" w:rsidRDefault="00A73BC7" w:rsidP="00A73B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KETERELL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fl.1443)</w:t>
      </w:r>
    </w:p>
    <w:p w14:paraId="3D72E02F" w14:textId="77777777" w:rsidR="00A73BC7" w:rsidRDefault="00A73BC7" w:rsidP="00A73B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0F3C25" w14:textId="77777777" w:rsidR="00A73BC7" w:rsidRDefault="00A73BC7" w:rsidP="00A73B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835147" w14:textId="77777777" w:rsidR="00A73BC7" w:rsidRDefault="00A73BC7" w:rsidP="00A73B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</w:t>
      </w:r>
      <w:r>
        <w:rPr>
          <w:rFonts w:ascii="Times New Roman" w:hAnsi="Times New Roman" w:cs="Times New Roman"/>
          <w:sz w:val="24"/>
          <w:szCs w:val="24"/>
        </w:rPr>
        <w:tab/>
        <w:t>1443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Aldington, Kent,</w:t>
      </w:r>
    </w:p>
    <w:p w14:paraId="52D1D1C1" w14:textId="77777777" w:rsidR="00A73BC7" w:rsidRDefault="00A73BC7" w:rsidP="00A73B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668C575" w14:textId="77777777" w:rsidR="00A73BC7" w:rsidRDefault="00A73BC7" w:rsidP="00A73B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26-95)</w:t>
      </w:r>
    </w:p>
    <w:p w14:paraId="0C6C0C5F" w14:textId="77777777" w:rsidR="00A73BC7" w:rsidRDefault="00A73BC7" w:rsidP="00A73B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235D73" w14:textId="77777777" w:rsidR="00A73BC7" w:rsidRDefault="00A73BC7" w:rsidP="00A73B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C4BC72" w14:textId="77777777" w:rsidR="00A73BC7" w:rsidRPr="00A13229" w:rsidRDefault="00A73BC7" w:rsidP="00A73B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2021</w:t>
      </w:r>
    </w:p>
    <w:p w14:paraId="249980B2" w14:textId="697E600A" w:rsidR="00BA00AB" w:rsidRPr="00A73BC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73B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1C991" w14:textId="77777777" w:rsidR="00A73BC7" w:rsidRDefault="00A73BC7" w:rsidP="009139A6">
      <w:r>
        <w:separator/>
      </w:r>
    </w:p>
  </w:endnote>
  <w:endnote w:type="continuationSeparator" w:id="0">
    <w:p w14:paraId="0F37E626" w14:textId="77777777" w:rsidR="00A73BC7" w:rsidRDefault="00A73B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FA8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8A51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3F0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AFC77" w14:textId="77777777" w:rsidR="00A73BC7" w:rsidRDefault="00A73BC7" w:rsidP="009139A6">
      <w:r>
        <w:separator/>
      </w:r>
    </w:p>
  </w:footnote>
  <w:footnote w:type="continuationSeparator" w:id="0">
    <w:p w14:paraId="1F8D77D0" w14:textId="77777777" w:rsidR="00A73BC7" w:rsidRDefault="00A73B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6A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FB1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2F9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BC7"/>
    <w:rsid w:val="000666E0"/>
    <w:rsid w:val="002510B7"/>
    <w:rsid w:val="005C130B"/>
    <w:rsid w:val="00826F5C"/>
    <w:rsid w:val="009139A6"/>
    <w:rsid w:val="009448BB"/>
    <w:rsid w:val="00A3176C"/>
    <w:rsid w:val="00A73BC7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80B07"/>
  <w15:chartTrackingRefBased/>
  <w15:docId w15:val="{8CCCBE28-04C9-47B9-A747-D34047DFD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2021-04-08T15:50:00Z</dcterms:created>
  <dcterms:modified xsi:type="dcterms:W3CDTF">2021-04-08T15:51:00Z</dcterms:modified>
</cp:coreProperties>
</file>